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CBC27" w14:textId="77777777" w:rsidR="000F438A" w:rsidRDefault="000F438A" w:rsidP="000F43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Edward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St.JOHN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(fl.1443)</w:t>
      </w:r>
    </w:p>
    <w:p w14:paraId="47CAF098" w14:textId="77777777" w:rsidR="000F438A" w:rsidRDefault="000F438A" w:rsidP="000F43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7CDB8C" w14:textId="77777777" w:rsidR="000F438A" w:rsidRDefault="000F438A" w:rsidP="000F43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FF6C05" w14:textId="77777777" w:rsidR="000F438A" w:rsidRDefault="000F438A" w:rsidP="000F43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Apr.1443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Exeter into lands of </w:t>
      </w:r>
    </w:p>
    <w:p w14:paraId="78DFAD57" w14:textId="77777777" w:rsidR="000F438A" w:rsidRDefault="000F438A" w:rsidP="000F43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Carminow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809E548" w14:textId="77777777" w:rsidR="000F438A" w:rsidRDefault="000F438A" w:rsidP="000F43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26-98)</w:t>
      </w:r>
    </w:p>
    <w:p w14:paraId="6EADCC9A" w14:textId="77777777" w:rsidR="000F438A" w:rsidRDefault="000F438A" w:rsidP="000F43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8F1ACC" w14:textId="77777777" w:rsidR="000F438A" w:rsidRDefault="000F438A" w:rsidP="000F43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03B87C" w14:textId="77777777" w:rsidR="000F438A" w:rsidRDefault="000F438A" w:rsidP="000F43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June 2021</w:t>
      </w:r>
    </w:p>
    <w:p w14:paraId="712FB1ED" w14:textId="5EC9459C" w:rsidR="00BA00AB" w:rsidRPr="000F438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F43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0E785" w14:textId="77777777" w:rsidR="000F438A" w:rsidRDefault="000F438A" w:rsidP="009139A6">
      <w:r>
        <w:separator/>
      </w:r>
    </w:p>
  </w:endnote>
  <w:endnote w:type="continuationSeparator" w:id="0">
    <w:p w14:paraId="6546A024" w14:textId="77777777" w:rsidR="000F438A" w:rsidRDefault="000F43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53F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5131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22F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9BD98" w14:textId="77777777" w:rsidR="000F438A" w:rsidRDefault="000F438A" w:rsidP="009139A6">
      <w:r>
        <w:separator/>
      </w:r>
    </w:p>
  </w:footnote>
  <w:footnote w:type="continuationSeparator" w:id="0">
    <w:p w14:paraId="47EBF216" w14:textId="77777777" w:rsidR="000F438A" w:rsidRDefault="000F43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549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DC9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009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38A"/>
    <w:rsid w:val="000666E0"/>
    <w:rsid w:val="000F438A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2F49E"/>
  <w15:chartTrackingRefBased/>
  <w15:docId w15:val="{EAD31A7A-1B23-43BB-B389-54F7AB24D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2021-06-10T19:44:00Z</dcterms:created>
  <dcterms:modified xsi:type="dcterms:W3CDTF">2021-06-10T19:45:00Z</dcterms:modified>
</cp:coreProperties>
</file>